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98D20" w14:textId="7CFFDE12" w:rsidR="00AF730D" w:rsidRDefault="00AF730D" w:rsidP="00AF730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WESTON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>)</w:t>
      </w:r>
    </w:p>
    <w:p w14:paraId="4C27CDD4" w14:textId="77777777" w:rsidR="00AF730D" w:rsidRDefault="00AF730D" w:rsidP="00AF7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Walbrook</w:t>
      </w:r>
      <w:proofErr w:type="spellEnd"/>
      <w:r>
        <w:rPr>
          <w:rFonts w:cs="Times New Roman"/>
          <w:szCs w:val="24"/>
        </w:rPr>
        <w:t xml:space="preserve"> Ward, London.</w:t>
      </w:r>
    </w:p>
    <w:p w14:paraId="2E10299D" w14:textId="77777777" w:rsidR="00AF730D" w:rsidRDefault="00AF730D" w:rsidP="00AF730D">
      <w:pPr>
        <w:pStyle w:val="NoSpacing"/>
        <w:rPr>
          <w:rFonts w:cs="Times New Roman"/>
          <w:szCs w:val="24"/>
        </w:rPr>
      </w:pPr>
    </w:p>
    <w:p w14:paraId="3D193F95" w14:textId="77777777" w:rsidR="00AF730D" w:rsidRDefault="00AF730D" w:rsidP="00AF730D">
      <w:pPr>
        <w:pStyle w:val="NoSpacing"/>
        <w:rPr>
          <w:rFonts w:cs="Times New Roman"/>
          <w:szCs w:val="24"/>
        </w:rPr>
      </w:pPr>
    </w:p>
    <w:p w14:paraId="0CA8FEEA" w14:textId="18397698" w:rsidR="00AF730D" w:rsidRDefault="00AF730D" w:rsidP="00AF7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Dec.1428</w:t>
      </w:r>
      <w:r>
        <w:rPr>
          <w:rFonts w:cs="Times New Roman"/>
          <w:szCs w:val="24"/>
        </w:rPr>
        <w:tab/>
        <w:t xml:space="preserve">He was elected </w:t>
      </w:r>
      <w:r>
        <w:rPr>
          <w:rFonts w:cs="Times New Roman"/>
          <w:szCs w:val="24"/>
        </w:rPr>
        <w:t>Beadle.</w:t>
      </w:r>
    </w:p>
    <w:p w14:paraId="4A480AEF" w14:textId="77777777" w:rsidR="00AF730D" w:rsidRDefault="00AF730D" w:rsidP="00AF730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8D847F1" w14:textId="77777777" w:rsidR="00AF730D" w:rsidRDefault="00AF730D" w:rsidP="00AF730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2C4CCF94" w14:textId="77777777" w:rsidR="00AF730D" w:rsidRDefault="00AF730D" w:rsidP="00AF730D">
      <w:pPr>
        <w:pStyle w:val="NoSpacing"/>
        <w:rPr>
          <w:rFonts w:eastAsia="Times New Roman" w:cs="Times New Roman"/>
          <w:szCs w:val="24"/>
        </w:rPr>
      </w:pPr>
    </w:p>
    <w:p w14:paraId="19C4313E" w14:textId="77777777" w:rsidR="00AF730D" w:rsidRDefault="00AF730D" w:rsidP="00AF730D">
      <w:pPr>
        <w:pStyle w:val="NoSpacing"/>
        <w:rPr>
          <w:rFonts w:eastAsia="Times New Roman" w:cs="Times New Roman"/>
          <w:szCs w:val="24"/>
        </w:rPr>
      </w:pPr>
    </w:p>
    <w:p w14:paraId="16A1CE26" w14:textId="77777777" w:rsidR="00AF730D" w:rsidRDefault="00AF730D" w:rsidP="00AF73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34CADAC2" w14:textId="586E4B3D" w:rsidR="00AF730D" w:rsidRPr="00AF730D" w:rsidRDefault="00AF730D" w:rsidP="00AF730D">
      <w:pPr>
        <w:pStyle w:val="NoSpacing"/>
        <w:rPr>
          <w:rFonts w:eastAsia="Times New Roman" w:cs="Times New Roman"/>
          <w:szCs w:val="24"/>
        </w:rPr>
      </w:pPr>
    </w:p>
    <w:p w14:paraId="048E4ED2" w14:textId="36722A12" w:rsidR="00A13246" w:rsidRPr="00AF730D" w:rsidRDefault="00A13246" w:rsidP="00A13246">
      <w:pPr>
        <w:pStyle w:val="NoSpacing"/>
        <w:rPr>
          <w:rFonts w:eastAsia="Times New Roman" w:cs="Times New Roman"/>
          <w:szCs w:val="24"/>
        </w:rPr>
      </w:pPr>
    </w:p>
    <w:p w14:paraId="7C75CDBD" w14:textId="15DB72DB" w:rsidR="00A13246" w:rsidRPr="00A13246" w:rsidRDefault="00A13246" w:rsidP="00A13246">
      <w:pPr>
        <w:pStyle w:val="NoSpacing"/>
        <w:rPr>
          <w:rFonts w:eastAsia="Times New Roman" w:cs="Times New Roman"/>
          <w:szCs w:val="24"/>
        </w:rPr>
      </w:pPr>
    </w:p>
    <w:sectPr w:rsidR="00A13246" w:rsidRPr="00A132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137D" w14:textId="77777777" w:rsidR="00A13246" w:rsidRDefault="00A13246" w:rsidP="009139A6">
      <w:r>
        <w:separator/>
      </w:r>
    </w:p>
  </w:endnote>
  <w:endnote w:type="continuationSeparator" w:id="0">
    <w:p w14:paraId="77A7B433" w14:textId="77777777" w:rsidR="00A13246" w:rsidRDefault="00A132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03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D7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B6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BCC7" w14:textId="77777777" w:rsidR="00A13246" w:rsidRDefault="00A13246" w:rsidP="009139A6">
      <w:r>
        <w:separator/>
      </w:r>
    </w:p>
  </w:footnote>
  <w:footnote w:type="continuationSeparator" w:id="0">
    <w:p w14:paraId="7499DFB5" w14:textId="77777777" w:rsidR="00A13246" w:rsidRDefault="00A132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EC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CF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9E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46"/>
    <w:rsid w:val="000666E0"/>
    <w:rsid w:val="002510B7"/>
    <w:rsid w:val="0026009C"/>
    <w:rsid w:val="00473D88"/>
    <w:rsid w:val="005C130B"/>
    <w:rsid w:val="00826F5C"/>
    <w:rsid w:val="009139A6"/>
    <w:rsid w:val="009448BB"/>
    <w:rsid w:val="00947624"/>
    <w:rsid w:val="0095566D"/>
    <w:rsid w:val="00A13246"/>
    <w:rsid w:val="00A3176C"/>
    <w:rsid w:val="00AE65F8"/>
    <w:rsid w:val="00AF730D"/>
    <w:rsid w:val="00BA00AB"/>
    <w:rsid w:val="00C754D9"/>
    <w:rsid w:val="00CB4ED9"/>
    <w:rsid w:val="00D2559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8FC74"/>
  <w15:chartTrackingRefBased/>
  <w15:docId w15:val="{89D48DF8-A4BE-4DA7-ABD8-4C12C5CE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2024-01-23T19:33:00Z</dcterms:created>
  <dcterms:modified xsi:type="dcterms:W3CDTF">2024-01-23T21:08:00Z</dcterms:modified>
</cp:coreProperties>
</file>